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56C" w:rsidRPr="004A6642" w:rsidRDefault="0002756C" w:rsidP="00420BFC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4705" r:id="rId5"/>
        </w:object>
      </w:r>
    </w:p>
    <w:p w:rsidR="0002756C" w:rsidRPr="004A6642" w:rsidRDefault="0002756C" w:rsidP="00420BFC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02756C" w:rsidRPr="004A6642" w:rsidRDefault="0002756C" w:rsidP="00420BFC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02756C" w:rsidRPr="004A6642" w:rsidRDefault="0002756C" w:rsidP="00420B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02756C" w:rsidRPr="004A6642" w:rsidRDefault="0002756C" w:rsidP="00420B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02756C" w:rsidRPr="00F30895" w:rsidRDefault="0002756C" w:rsidP="00420B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02756C" w:rsidRPr="004A6642" w:rsidRDefault="0002756C" w:rsidP="00420BFC">
      <w:pPr>
        <w:jc w:val="center"/>
        <w:rPr>
          <w:b/>
          <w:i/>
          <w:color w:val="000000"/>
          <w:sz w:val="28"/>
        </w:rPr>
      </w:pPr>
    </w:p>
    <w:p w:rsidR="0002756C" w:rsidRPr="004A6642" w:rsidRDefault="0002756C" w:rsidP="00420B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02756C" w:rsidRDefault="0002756C" w:rsidP="00420BFC">
      <w:pPr>
        <w:rPr>
          <w:b/>
          <w:color w:val="000000"/>
        </w:rPr>
      </w:pPr>
    </w:p>
    <w:p w:rsidR="0002756C" w:rsidRPr="00571A2B" w:rsidRDefault="0002756C" w:rsidP="00D26A3B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23</w:t>
      </w:r>
    </w:p>
    <w:p w:rsidR="0002756C" w:rsidRPr="004A6642" w:rsidRDefault="0002756C" w:rsidP="00420BFC">
      <w:pPr>
        <w:rPr>
          <w:color w:val="000000"/>
        </w:rPr>
      </w:pPr>
    </w:p>
    <w:p w:rsidR="0002756C" w:rsidRPr="00891B68" w:rsidRDefault="0002756C" w:rsidP="00420BFC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5,9000 га"/>
        </w:smartTagPr>
        <w:r>
          <w:rPr>
            <w:color w:val="000000"/>
            <w:sz w:val="28"/>
            <w:szCs w:val="28"/>
          </w:rPr>
          <w:t>15,9000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02756C" w:rsidRPr="00891B68" w:rsidRDefault="0002756C" w:rsidP="009360E5">
      <w:pPr>
        <w:pStyle w:val="NoSpacing"/>
        <w:rPr>
          <w:color w:val="000000"/>
          <w:sz w:val="28"/>
          <w:szCs w:val="28"/>
        </w:rPr>
      </w:pPr>
    </w:p>
    <w:p w:rsidR="0002756C" w:rsidRPr="004A6642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5,9000 га"/>
        </w:smartTagPr>
        <w:r>
          <w:rPr>
            <w:color w:val="000000"/>
            <w:sz w:val="28"/>
            <w:szCs w:val="28"/>
          </w:rPr>
          <w:t xml:space="preserve">15,9000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2324285700:04:030:0002,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02756C" w:rsidRPr="004A6642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</w:p>
    <w:p w:rsidR="0002756C" w:rsidRPr="004A6642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5,9000 га"/>
        </w:smartTagPr>
        <w:r>
          <w:rPr>
            <w:color w:val="000000"/>
            <w:sz w:val="28"/>
            <w:szCs w:val="28"/>
          </w:rPr>
          <w:t xml:space="preserve">15,9000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2324285700:04:030:0002,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02756C" w:rsidRPr="004A6642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02756C" w:rsidRPr="004A6642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02756C" w:rsidRPr="004A6642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02756C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</w:p>
    <w:p w:rsidR="0002756C" w:rsidRPr="004A6642" w:rsidRDefault="0002756C" w:rsidP="00420BFC">
      <w:pPr>
        <w:pStyle w:val="NoSpacing"/>
        <w:ind w:firstLine="709"/>
        <w:rPr>
          <w:color w:val="000000"/>
          <w:sz w:val="28"/>
          <w:szCs w:val="28"/>
        </w:rPr>
      </w:pPr>
    </w:p>
    <w:p w:rsidR="0002756C" w:rsidRDefault="0002756C" w:rsidP="00420BFC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sectPr w:rsidR="0002756C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BFC"/>
    <w:rsid w:val="0002756C"/>
    <w:rsid w:val="00331F26"/>
    <w:rsid w:val="00380D8D"/>
    <w:rsid w:val="00420BFC"/>
    <w:rsid w:val="004A6642"/>
    <w:rsid w:val="00571A2B"/>
    <w:rsid w:val="006953B1"/>
    <w:rsid w:val="006C6C92"/>
    <w:rsid w:val="00715E9F"/>
    <w:rsid w:val="00756BB3"/>
    <w:rsid w:val="007657EE"/>
    <w:rsid w:val="00891B68"/>
    <w:rsid w:val="009360E5"/>
    <w:rsid w:val="00A45046"/>
    <w:rsid w:val="00AC2627"/>
    <w:rsid w:val="00B4692B"/>
    <w:rsid w:val="00CF4522"/>
    <w:rsid w:val="00D26A3B"/>
    <w:rsid w:val="00D62C24"/>
    <w:rsid w:val="00DA3798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BFC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0B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0BFC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0BFC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0BFC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0BFC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0BFC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20BFC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20BFC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420BF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420BFC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420BFC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1364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2018-05-29T07:25:00Z</cp:lastPrinted>
  <dcterms:created xsi:type="dcterms:W3CDTF">2018-05-15T05:31:00Z</dcterms:created>
  <dcterms:modified xsi:type="dcterms:W3CDTF">2018-05-29T07:25:00Z</dcterms:modified>
</cp:coreProperties>
</file>